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7A74AF">
      <w:pPr>
        <w:pStyle w:val="a0"/>
        <w:shd w:val="clear" w:color="auto" w:fill="auto"/>
        <w:tabs>
          <w:tab w:val="left" w:leader="dot" w:pos="2640"/>
        </w:tabs>
        <w:spacing w:line="230" w:lineRule="auto"/>
        <w:ind w:left="4962"/>
        <w:jc w:val="both"/>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21D59C50" w14:textId="77777777" w:rsidR="00303D5F" w:rsidRPr="00C40E14" w:rsidRDefault="00303D5F" w:rsidP="00CD7E90"/>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139CBC73" w14:textId="77777777" w:rsidR="00FB2557" w:rsidRDefault="00FB2557" w:rsidP="00FB2557">
      <w:pPr>
        <w:pStyle w:val="a0"/>
        <w:shd w:val="clear" w:color="auto" w:fill="auto"/>
        <w:spacing w:after="260" w:line="233" w:lineRule="auto"/>
        <w:ind w:left="4540"/>
        <w:rPr>
          <w:b/>
          <w:bCs/>
        </w:rPr>
      </w:pPr>
    </w:p>
    <w:p w14:paraId="561D4398" w14:textId="4FD8FD4C" w:rsidR="00FC328F" w:rsidRDefault="00FC328F" w:rsidP="00F247A8">
      <w:pPr>
        <w:pStyle w:val="a0"/>
        <w:shd w:val="clear" w:color="auto" w:fill="auto"/>
        <w:spacing w:after="260" w:line="233" w:lineRule="auto"/>
        <w:ind w:left="4820"/>
        <w:rPr>
          <w:b/>
          <w:bCs/>
          <w:sz w:val="24"/>
          <w:szCs w:val="24"/>
        </w:rPr>
      </w:pPr>
      <w:r>
        <w:rPr>
          <w:b/>
          <w:bCs/>
          <w:sz w:val="24"/>
          <w:szCs w:val="24"/>
        </w:rPr>
        <w:t>ДО МИНИСТЕРСТВО НА РЕГИОНАЛНОТО РАЗВИТИЕ И БЛАГОУСТРОЙСТОВОТО</w:t>
      </w:r>
    </w:p>
    <w:p w14:paraId="77EB61FB" w14:textId="179E13A0" w:rsidR="00F247A8" w:rsidRPr="002F2C07" w:rsidRDefault="00F247A8" w:rsidP="00F247A8">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 xml:space="preserve">РЕГИОНАЛНИЯ СЪВЕТ ЗА РАЗВИТИЕ НА </w:t>
      </w:r>
      <w:r w:rsidR="00FB0343">
        <w:rPr>
          <w:b/>
          <w:bCs/>
          <w:sz w:val="24"/>
          <w:szCs w:val="24"/>
        </w:rPr>
        <w:t>СЕВЕРОЗАПАДЕН</w:t>
      </w:r>
      <w:bookmarkStart w:id="0" w:name="_GoBack"/>
      <w:bookmarkEnd w:id="0"/>
      <w:r w:rsidR="007A74AF">
        <w:rPr>
          <w:b/>
          <w:bCs/>
          <w:sz w:val="24"/>
          <w:szCs w:val="24"/>
        </w:rPr>
        <w:t xml:space="preserve"> РЕГИОН </w:t>
      </w:r>
      <w:r>
        <w:rPr>
          <w:b/>
          <w:bCs/>
          <w:sz w:val="24"/>
          <w:szCs w:val="24"/>
        </w:rPr>
        <w:t>ЗА ПЛАНИРАНЕ</w:t>
      </w:r>
    </w:p>
    <w:p w14:paraId="11119B2C" w14:textId="373832D5" w:rsidR="00303D5F" w:rsidRPr="00C40E14" w:rsidRDefault="00303D5F" w:rsidP="00CD7E90">
      <w:pPr>
        <w:rPr>
          <w:b/>
          <w:sz w:val="16"/>
          <w:szCs w:val="16"/>
        </w:rPr>
      </w:pP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23274ED9"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7A06A7">
        <w:rPr>
          <w:b/>
        </w:rPr>
        <w:t xml:space="preserve">регионален съвет за развитие (РСР) на </w:t>
      </w:r>
      <w:r w:rsidR="004534B4">
        <w:rPr>
          <w:b/>
        </w:rPr>
        <w:t xml:space="preserve">Северозападен </w:t>
      </w:r>
      <w:r w:rsidR="007A06A7">
        <w:rPr>
          <w:b/>
        </w:rPr>
        <w:t>регион за планиране</w:t>
      </w:r>
    </w:p>
    <w:p w14:paraId="195E96E8" w14:textId="77777777" w:rsidR="00303D5F" w:rsidRPr="00C40E14" w:rsidRDefault="00303D5F" w:rsidP="00CD7E90">
      <w:pPr>
        <w:rPr>
          <w:b/>
        </w:rPr>
      </w:pPr>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w:t>
      </w:r>
      <w:proofErr w:type="spellStart"/>
      <w:r w:rsidRPr="00C40E14">
        <w:t>mail</w:t>
      </w:r>
      <w:proofErr w:type="spellEnd"/>
      <w:r w:rsidRPr="00C40E14">
        <w:t>: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A18BA3F" w14:textId="43236BDC" w:rsidR="00303D5F" w:rsidRDefault="00DD0FCE" w:rsidP="00DD0FCE">
      <w:pPr>
        <w:ind w:firstLine="708"/>
        <w:rPr>
          <w:b/>
        </w:rPr>
      </w:pPr>
      <w:r w:rsidRPr="00DD0FCE">
        <w:rPr>
          <w:b/>
        </w:rPr>
        <w:t>УВАЖАЕМИ/А ГОСПОДИН/ГОСПОЖО СЕКРЕТАР НА РСР,</w:t>
      </w:r>
    </w:p>
    <w:p w14:paraId="40EDA3B9" w14:textId="77777777" w:rsidR="00DD0FCE" w:rsidRPr="00C40E14" w:rsidRDefault="00DD0FCE" w:rsidP="00DD0FCE">
      <w:pPr>
        <w:ind w:firstLine="708"/>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lastRenderedPageBreak/>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proofErr w:type="spellStart"/>
      <w:r w:rsidR="0041792F" w:rsidRPr="00E91A84">
        <w:rPr>
          <w:bCs/>
          <w:sz w:val="16"/>
          <w:szCs w:val="16"/>
        </w:rPr>
        <w:t>недискриминацията</w:t>
      </w:r>
      <w:proofErr w:type="spellEnd"/>
      <w:r w:rsidR="0041792F" w:rsidRPr="00E91A84">
        <w:rPr>
          <w:bCs/>
          <w:sz w:val="16"/>
          <w:szCs w:val="16"/>
        </w:rPr>
        <w:t xml:space="preserve">,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proofErr w:type="spellStart"/>
      <w:r w:rsidR="00F247A8">
        <w:rPr>
          <w:bCs/>
          <w:sz w:val="16"/>
          <w:szCs w:val="16"/>
        </w:rPr>
        <w:t>маргинализираните</w:t>
      </w:r>
      <w:proofErr w:type="spellEnd"/>
      <w:r w:rsidR="00F247A8">
        <w:rPr>
          <w:bCs/>
          <w:sz w:val="16"/>
          <w:szCs w:val="16"/>
        </w:rPr>
        <w:t xml:space="preserve">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на следния уеб 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lastRenderedPageBreak/>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7A74AF">
      <w:headerReference w:type="even" r:id="rId7"/>
      <w:footerReference w:type="default" r:id="rId8"/>
      <w:footnotePr>
        <w:numFmt w:val="chicago"/>
      </w:footnotePr>
      <w:type w:val="continuous"/>
      <w:pgSz w:w="11906" w:h="16838"/>
      <w:pgMar w:top="1260" w:right="1416"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9413C" w14:textId="77777777" w:rsidR="0093504F" w:rsidRDefault="0093504F">
      <w:r>
        <w:separator/>
      </w:r>
    </w:p>
  </w:endnote>
  <w:endnote w:type="continuationSeparator" w:id="0">
    <w:p w14:paraId="584B037A" w14:textId="77777777" w:rsidR="0093504F" w:rsidRDefault="0093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542376CF" w:rsidR="000770EF" w:rsidRDefault="000770EF">
        <w:pPr>
          <w:pStyle w:val="Footer"/>
          <w:jc w:val="right"/>
        </w:pPr>
        <w:r>
          <w:fldChar w:fldCharType="begin"/>
        </w:r>
        <w:r>
          <w:instrText xml:space="preserve"> PAGE   \* MERGEFORMAT </w:instrText>
        </w:r>
        <w:r>
          <w:fldChar w:fldCharType="separate"/>
        </w:r>
        <w:r w:rsidR="00FB0343">
          <w:rPr>
            <w:noProof/>
          </w:rPr>
          <w:t>2</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548A3" w14:textId="77777777" w:rsidR="0093504F" w:rsidRDefault="0093504F">
      <w:r>
        <w:separator/>
      </w:r>
    </w:p>
  </w:footnote>
  <w:footnote w:type="continuationSeparator" w:id="0">
    <w:p w14:paraId="4AAD75AF" w14:textId="77777777" w:rsidR="0093504F" w:rsidRDefault="0093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34B4"/>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10C3B"/>
    <w:rsid w:val="007150A1"/>
    <w:rsid w:val="007356D5"/>
    <w:rsid w:val="007367DF"/>
    <w:rsid w:val="0074464E"/>
    <w:rsid w:val="00752663"/>
    <w:rsid w:val="0077188E"/>
    <w:rsid w:val="00777AB9"/>
    <w:rsid w:val="00795D14"/>
    <w:rsid w:val="007A06A7"/>
    <w:rsid w:val="007A2A42"/>
    <w:rsid w:val="007A74AF"/>
    <w:rsid w:val="007B0D7C"/>
    <w:rsid w:val="007B474E"/>
    <w:rsid w:val="007B5656"/>
    <w:rsid w:val="007D07DB"/>
    <w:rsid w:val="007D389E"/>
    <w:rsid w:val="007E106C"/>
    <w:rsid w:val="007E19C7"/>
    <w:rsid w:val="007F1529"/>
    <w:rsid w:val="007F34C1"/>
    <w:rsid w:val="00811C83"/>
    <w:rsid w:val="008145A2"/>
    <w:rsid w:val="00826CC6"/>
    <w:rsid w:val="0083224E"/>
    <w:rsid w:val="00845058"/>
    <w:rsid w:val="0085729F"/>
    <w:rsid w:val="00860532"/>
    <w:rsid w:val="00864F1F"/>
    <w:rsid w:val="008823CA"/>
    <w:rsid w:val="008846F3"/>
    <w:rsid w:val="008A146D"/>
    <w:rsid w:val="008B0089"/>
    <w:rsid w:val="008C1FC6"/>
    <w:rsid w:val="008C3B7E"/>
    <w:rsid w:val="008C46F1"/>
    <w:rsid w:val="008C64C5"/>
    <w:rsid w:val="008D57D3"/>
    <w:rsid w:val="00902634"/>
    <w:rsid w:val="009072BF"/>
    <w:rsid w:val="0093504F"/>
    <w:rsid w:val="00935278"/>
    <w:rsid w:val="00941BE5"/>
    <w:rsid w:val="00944E70"/>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0FCE"/>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0343"/>
    <w:rsid w:val="00FB2557"/>
    <w:rsid w:val="00FB2E1B"/>
    <w:rsid w:val="00FC328F"/>
    <w:rsid w:val="00FE0222"/>
    <w:rsid w:val="00FF2C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22</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BORYANA ILIAVA VOYCHEVA-NENKOVA</cp:lastModifiedBy>
  <cp:revision>27</cp:revision>
  <cp:lastPrinted>2019-07-09T13:43:00Z</cp:lastPrinted>
  <dcterms:created xsi:type="dcterms:W3CDTF">2024-04-16T12:16:00Z</dcterms:created>
  <dcterms:modified xsi:type="dcterms:W3CDTF">2025-01-29T07:59:00Z</dcterms:modified>
</cp:coreProperties>
</file>